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4D3" w:rsidRPr="00376947" w:rsidRDefault="00E334D3" w:rsidP="00376947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40" w:lineRule="auto"/>
        <w:ind w:left="7655" w:right="-2" w:hanging="38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Pr="00376947">
        <w:rPr>
          <w:rFonts w:ascii="Times New Roman" w:hAnsi="Times New Roman"/>
          <w:sz w:val="24"/>
          <w:szCs w:val="24"/>
        </w:rPr>
        <w:t xml:space="preserve">Приложение к решению Дивногорского городского Совета депутатов </w:t>
      </w:r>
    </w:p>
    <w:p w:rsidR="00E334D3" w:rsidRPr="00376947" w:rsidRDefault="00E334D3" w:rsidP="00376947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40" w:lineRule="auto"/>
        <w:ind w:left="7655" w:right="-2" w:hanging="3827"/>
        <w:jc w:val="both"/>
        <w:rPr>
          <w:rFonts w:ascii="Times New Roman" w:hAnsi="Times New Roman"/>
          <w:sz w:val="24"/>
          <w:szCs w:val="24"/>
        </w:rPr>
      </w:pPr>
      <w:r w:rsidRPr="00376947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27.09.</w:t>
      </w:r>
      <w:r w:rsidRPr="00376947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37694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9-107-ГС</w:t>
      </w:r>
    </w:p>
    <w:p w:rsidR="00E334D3" w:rsidRPr="00376947" w:rsidRDefault="00E334D3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</w:p>
    <w:p w:rsidR="00E334D3" w:rsidRPr="00CA1F21" w:rsidRDefault="00E334D3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CA1F21">
        <w:rPr>
          <w:rFonts w:ascii="Times New Roman" w:hAnsi="Times New Roman"/>
          <w:sz w:val="28"/>
          <w:szCs w:val="28"/>
        </w:rPr>
        <w:t>Перечень имущества,</w:t>
      </w:r>
    </w:p>
    <w:p w:rsidR="00E334D3" w:rsidRPr="00CA1F21" w:rsidRDefault="00E334D3" w:rsidP="00CA1F2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CA1F21">
        <w:rPr>
          <w:rFonts w:ascii="Times New Roman" w:hAnsi="Times New Roman"/>
          <w:sz w:val="28"/>
          <w:szCs w:val="28"/>
        </w:rPr>
        <w:t>предлагаемого к передаче из государственной собственности Красноярского края в собственность муниципального образования город Дивногорск</w:t>
      </w:r>
    </w:p>
    <w:p w:rsidR="00E334D3" w:rsidRDefault="00E334D3" w:rsidP="00CA1F21">
      <w:pPr>
        <w:spacing w:after="0"/>
        <w:jc w:val="both"/>
      </w:pPr>
    </w:p>
    <w:tbl>
      <w:tblPr>
        <w:tblW w:w="146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7512"/>
        <w:gridCol w:w="2409"/>
        <w:gridCol w:w="1986"/>
        <w:gridCol w:w="1843"/>
      </w:tblGrid>
      <w:tr w:rsidR="00E334D3" w:rsidRPr="00C70099" w:rsidTr="00F45F99">
        <w:trPr>
          <w:trHeight w:val="570"/>
        </w:trPr>
        <w:tc>
          <w:tcPr>
            <w:tcW w:w="851" w:type="dxa"/>
            <w:noWrap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409" w:type="dxa"/>
            <w:noWrap/>
            <w:vAlign w:val="center"/>
          </w:tcPr>
          <w:p w:rsidR="00E334D3" w:rsidRPr="00C70099" w:rsidRDefault="00E33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986" w:type="dxa"/>
            <w:vAlign w:val="center"/>
          </w:tcPr>
          <w:p w:rsidR="00E334D3" w:rsidRPr="00C70099" w:rsidRDefault="00E334D3" w:rsidP="00AD7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Первоначальная/балансовая стоимость, рублей</w:t>
            </w:r>
          </w:p>
        </w:tc>
        <w:tc>
          <w:tcPr>
            <w:tcW w:w="1843" w:type="dxa"/>
            <w:vAlign w:val="center"/>
          </w:tcPr>
          <w:p w:rsidR="00E334D3" w:rsidRPr="00C70099" w:rsidRDefault="00E334D3" w:rsidP="00AD7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Остаточная стоимость, рублей</w:t>
            </w:r>
          </w:p>
        </w:tc>
      </w:tr>
      <w:tr w:rsidR="00E334D3" w:rsidRPr="00C70099" w:rsidTr="00F45F99">
        <w:trPr>
          <w:trHeight w:val="570"/>
        </w:trPr>
        <w:tc>
          <w:tcPr>
            <w:tcW w:w="851" w:type="dxa"/>
            <w:noWrap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  <w:vAlign w:val="center"/>
          </w:tcPr>
          <w:p w:rsidR="00E334D3" w:rsidRPr="00C70099" w:rsidRDefault="00E334D3" w:rsidP="00F45F99">
            <w:pPr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 xml:space="preserve">Источник бесперебойного питания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Ippon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Back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C70099">
              <w:rPr>
                <w:rFonts w:ascii="Times New Roman" w:hAnsi="Times New Roman"/>
                <w:sz w:val="24"/>
                <w:szCs w:val="24"/>
              </w:rPr>
              <w:t xml:space="preserve"> 600</w:t>
            </w:r>
          </w:p>
        </w:tc>
        <w:tc>
          <w:tcPr>
            <w:tcW w:w="2409" w:type="dxa"/>
            <w:noWrap/>
            <w:vAlign w:val="center"/>
          </w:tcPr>
          <w:p w:rsidR="00E334D3" w:rsidRPr="00C70099" w:rsidRDefault="00E33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1570,00</w:t>
            </w:r>
          </w:p>
        </w:tc>
        <w:tc>
          <w:tcPr>
            <w:tcW w:w="1843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1570,00</w:t>
            </w:r>
          </w:p>
        </w:tc>
      </w:tr>
      <w:tr w:rsidR="00E334D3" w:rsidRPr="00C70099" w:rsidTr="00F45F99">
        <w:trPr>
          <w:trHeight w:val="570"/>
        </w:trPr>
        <w:tc>
          <w:tcPr>
            <w:tcW w:w="851" w:type="dxa"/>
            <w:noWrap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vAlign w:val="center"/>
          </w:tcPr>
          <w:p w:rsidR="00E334D3" w:rsidRPr="00C70099" w:rsidRDefault="00E334D3" w:rsidP="00F45F99">
            <w:pPr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 xml:space="preserve">Цифровая фотокамера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ES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silver</w:t>
            </w:r>
            <w:r w:rsidRPr="00C70099">
              <w:rPr>
                <w:rFonts w:ascii="Times New Roman" w:hAnsi="Times New Roman"/>
                <w:sz w:val="24"/>
                <w:szCs w:val="24"/>
              </w:rPr>
              <w:t xml:space="preserve"> (карта памяти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Pr="00C70099">
              <w:rPr>
                <w:rFonts w:ascii="Times New Roman" w:hAnsi="Times New Roman"/>
                <w:sz w:val="24"/>
                <w:szCs w:val="24"/>
              </w:rPr>
              <w:t>,</w:t>
            </w:r>
            <w:r w:rsidRPr="00EA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</w:rPr>
              <w:t>штатив)</w:t>
            </w:r>
          </w:p>
        </w:tc>
        <w:tc>
          <w:tcPr>
            <w:tcW w:w="2409" w:type="dxa"/>
            <w:noWrap/>
            <w:vAlign w:val="center"/>
          </w:tcPr>
          <w:p w:rsidR="00E334D3" w:rsidRPr="00C70099" w:rsidRDefault="00E33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4145,00</w:t>
            </w:r>
          </w:p>
        </w:tc>
        <w:tc>
          <w:tcPr>
            <w:tcW w:w="1843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34D3" w:rsidRPr="00C70099" w:rsidTr="00F45F99">
        <w:trPr>
          <w:trHeight w:val="570"/>
        </w:trPr>
        <w:tc>
          <w:tcPr>
            <w:tcW w:w="851" w:type="dxa"/>
            <w:noWrap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vAlign w:val="center"/>
          </w:tcPr>
          <w:p w:rsidR="00E334D3" w:rsidRPr="00EA4BA5" w:rsidRDefault="00E334D3" w:rsidP="00F45F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Pr="00EA4B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Kyocera Mita FS-1120D</w:t>
            </w:r>
          </w:p>
        </w:tc>
        <w:tc>
          <w:tcPr>
            <w:tcW w:w="2409" w:type="dxa"/>
            <w:noWrap/>
            <w:vAlign w:val="center"/>
          </w:tcPr>
          <w:p w:rsidR="00E334D3" w:rsidRPr="00C70099" w:rsidRDefault="00E33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  <w:tc>
          <w:tcPr>
            <w:tcW w:w="1843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34D3" w:rsidRPr="00C70099" w:rsidTr="00F45F99">
        <w:trPr>
          <w:trHeight w:val="570"/>
        </w:trPr>
        <w:tc>
          <w:tcPr>
            <w:tcW w:w="851" w:type="dxa"/>
            <w:noWrap/>
            <w:vAlign w:val="center"/>
          </w:tcPr>
          <w:p w:rsidR="00E334D3" w:rsidRPr="00C70099" w:rsidRDefault="00E334D3" w:rsidP="00583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  <w:vAlign w:val="center"/>
          </w:tcPr>
          <w:p w:rsidR="00E334D3" w:rsidRPr="00EA4BA5" w:rsidRDefault="00E334D3" w:rsidP="00F45F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Межсетевой</w:t>
            </w:r>
            <w:r w:rsidRPr="00EA4B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</w:rPr>
              <w:t>экран</w:t>
            </w:r>
            <w:r w:rsidRPr="00EA4B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0099">
              <w:rPr>
                <w:rFonts w:ascii="Times New Roman" w:hAnsi="Times New Roman"/>
                <w:sz w:val="24"/>
                <w:szCs w:val="24"/>
                <w:lang w:val="en-US"/>
              </w:rPr>
              <w:t>ViPNet Coordinator HW 100A</w:t>
            </w:r>
          </w:p>
        </w:tc>
        <w:tc>
          <w:tcPr>
            <w:tcW w:w="2409" w:type="dxa"/>
            <w:noWrap/>
            <w:vAlign w:val="center"/>
          </w:tcPr>
          <w:p w:rsidR="00E334D3" w:rsidRPr="00C70099" w:rsidRDefault="00E33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25 300,00</w:t>
            </w:r>
          </w:p>
        </w:tc>
        <w:tc>
          <w:tcPr>
            <w:tcW w:w="1843" w:type="dxa"/>
            <w:vAlign w:val="center"/>
          </w:tcPr>
          <w:p w:rsidR="00E334D3" w:rsidRPr="00C70099" w:rsidRDefault="00E334D3" w:rsidP="00F45F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0099">
              <w:rPr>
                <w:rFonts w:ascii="Times New Roman" w:hAnsi="Times New Roman"/>
                <w:sz w:val="24"/>
                <w:szCs w:val="24"/>
              </w:rPr>
              <w:t>25 300,00</w:t>
            </w:r>
          </w:p>
        </w:tc>
      </w:tr>
    </w:tbl>
    <w:p w:rsidR="00E334D3" w:rsidRPr="00A14126" w:rsidRDefault="00E334D3" w:rsidP="00F45F99">
      <w:pPr>
        <w:adjustRightInd w:val="0"/>
        <w:jc w:val="both"/>
        <w:rPr>
          <w:sz w:val="28"/>
          <w:szCs w:val="28"/>
        </w:rPr>
      </w:pPr>
      <w:bookmarkStart w:id="0" w:name="RANGE!B8"/>
      <w:bookmarkEnd w:id="0"/>
    </w:p>
    <w:p w:rsidR="00E334D3" w:rsidRPr="00CA1F21" w:rsidRDefault="00E334D3">
      <w:pPr>
        <w:rPr>
          <w:rFonts w:ascii="Times New Roman" w:hAnsi="Times New Roman"/>
          <w:sz w:val="24"/>
          <w:szCs w:val="24"/>
        </w:rPr>
      </w:pPr>
    </w:p>
    <w:sectPr w:rsidR="00E334D3" w:rsidRPr="00CA1F21" w:rsidSect="009C5A0A">
      <w:headerReference w:type="default" r:id="rId7"/>
      <w:pgSz w:w="16838" w:h="11906" w:orient="landscape"/>
      <w:pgMar w:top="851" w:right="1134" w:bottom="164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4D3" w:rsidRDefault="00E334D3" w:rsidP="009C5A0A">
      <w:pPr>
        <w:spacing w:after="0" w:line="240" w:lineRule="auto"/>
      </w:pPr>
      <w:r>
        <w:separator/>
      </w:r>
    </w:p>
  </w:endnote>
  <w:endnote w:type="continuationSeparator" w:id="0">
    <w:p w:rsidR="00E334D3" w:rsidRDefault="00E334D3" w:rsidP="009C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4D3" w:rsidRDefault="00E334D3" w:rsidP="009C5A0A">
      <w:pPr>
        <w:spacing w:after="0" w:line="240" w:lineRule="auto"/>
      </w:pPr>
      <w:r>
        <w:separator/>
      </w:r>
    </w:p>
  </w:footnote>
  <w:footnote w:type="continuationSeparator" w:id="0">
    <w:p w:rsidR="00E334D3" w:rsidRDefault="00E334D3" w:rsidP="009C5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D3" w:rsidRDefault="00E334D3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334D3" w:rsidRDefault="00E334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1231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951"/>
        </w:tabs>
        <w:ind w:left="195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671"/>
        </w:tabs>
        <w:ind w:left="267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11"/>
        </w:tabs>
        <w:ind w:left="411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31"/>
        </w:tabs>
        <w:ind w:left="483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271"/>
        </w:tabs>
        <w:ind w:left="627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91"/>
        </w:tabs>
        <w:ind w:left="6991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F21"/>
    <w:rsid w:val="000758CD"/>
    <w:rsid w:val="000C30D4"/>
    <w:rsid w:val="000E4E27"/>
    <w:rsid w:val="001E7CCF"/>
    <w:rsid w:val="00217E8F"/>
    <w:rsid w:val="002603BB"/>
    <w:rsid w:val="002D3230"/>
    <w:rsid w:val="003576F8"/>
    <w:rsid w:val="003664BC"/>
    <w:rsid w:val="00374E3F"/>
    <w:rsid w:val="00376947"/>
    <w:rsid w:val="003C3CE3"/>
    <w:rsid w:val="003E0B70"/>
    <w:rsid w:val="00464F51"/>
    <w:rsid w:val="004D1512"/>
    <w:rsid w:val="00542D5F"/>
    <w:rsid w:val="00583579"/>
    <w:rsid w:val="00674BF0"/>
    <w:rsid w:val="006764D8"/>
    <w:rsid w:val="00714360"/>
    <w:rsid w:val="00730118"/>
    <w:rsid w:val="007D1EA5"/>
    <w:rsid w:val="008323F8"/>
    <w:rsid w:val="00874917"/>
    <w:rsid w:val="00891A63"/>
    <w:rsid w:val="008C534B"/>
    <w:rsid w:val="00942DC7"/>
    <w:rsid w:val="009755A1"/>
    <w:rsid w:val="00975944"/>
    <w:rsid w:val="009C5A0A"/>
    <w:rsid w:val="00A14126"/>
    <w:rsid w:val="00A31020"/>
    <w:rsid w:val="00A46697"/>
    <w:rsid w:val="00A52ED0"/>
    <w:rsid w:val="00A869D5"/>
    <w:rsid w:val="00AD7A44"/>
    <w:rsid w:val="00B8550E"/>
    <w:rsid w:val="00BA41F4"/>
    <w:rsid w:val="00C70099"/>
    <w:rsid w:val="00C94FE0"/>
    <w:rsid w:val="00CA1F21"/>
    <w:rsid w:val="00CA7986"/>
    <w:rsid w:val="00CE08BA"/>
    <w:rsid w:val="00D5044B"/>
    <w:rsid w:val="00D83191"/>
    <w:rsid w:val="00E20901"/>
    <w:rsid w:val="00E30061"/>
    <w:rsid w:val="00E334D3"/>
    <w:rsid w:val="00E95A28"/>
    <w:rsid w:val="00EA4BA5"/>
    <w:rsid w:val="00EA6671"/>
    <w:rsid w:val="00EE3E8B"/>
    <w:rsid w:val="00F018DB"/>
    <w:rsid w:val="00F45F99"/>
    <w:rsid w:val="00F567EE"/>
    <w:rsid w:val="00F575DA"/>
    <w:rsid w:val="00F93FF1"/>
    <w:rsid w:val="00FB2407"/>
    <w:rsid w:val="00FB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D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A1F2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1F21"/>
    <w:pPr>
      <w:keepNext/>
      <w:tabs>
        <w:tab w:val="left" w:pos="284"/>
        <w:tab w:val="left" w:pos="426"/>
      </w:tabs>
      <w:spacing w:after="0" w:line="192" w:lineRule="auto"/>
      <w:outlineLvl w:val="7"/>
    </w:pPr>
    <w:rPr>
      <w:rFonts w:ascii="Times New Roman" w:hAnsi="Times New Roman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1F21"/>
    <w:rPr>
      <w:rFonts w:ascii="Times New Roman" w:hAnsi="Times New Roman"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A1F2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1F21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1F2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BB134B"/>
  </w:style>
  <w:style w:type="paragraph" w:styleId="Footer">
    <w:name w:val="footer"/>
    <w:basedOn w:val="Normal"/>
    <w:link w:val="FooterChar"/>
    <w:uiPriority w:val="99"/>
    <w:semiHidden/>
    <w:rsid w:val="00CA1F2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1F21"/>
    <w:rPr>
      <w:rFonts w:ascii="Times New Roman" w:hAnsi="Times New Roman"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link w:val="Footer"/>
    <w:uiPriority w:val="99"/>
    <w:semiHidden/>
    <w:locked/>
    <w:rsid w:val="00CA1F21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1F21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CA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B134B"/>
    <w:rPr>
      <w:rFonts w:ascii="Times New Roman" w:hAnsi="Times New Roman"/>
      <w:sz w:val="0"/>
      <w:szCs w:val="0"/>
    </w:rPr>
  </w:style>
  <w:style w:type="paragraph" w:styleId="ListParagraph">
    <w:name w:val="List Paragraph"/>
    <w:basedOn w:val="Normal"/>
    <w:uiPriority w:val="99"/>
    <w:qFormat/>
    <w:rsid w:val="00CA1F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CA1F21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Style1">
    <w:name w:val="Style1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2" w:lineRule="exact"/>
      <w:ind w:firstLine="691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CA1F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67">
    <w:name w:val="xl6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70">
    <w:name w:val="xl70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72">
    <w:name w:val="xl72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a0">
    <w:name w:val="Знак"/>
    <w:basedOn w:val="Normal"/>
    <w:uiPriority w:val="99"/>
    <w:rsid w:val="00CA1F2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80">
    <w:name w:val="xl80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14"/>
      <w:szCs w:val="14"/>
    </w:rPr>
  </w:style>
  <w:style w:type="paragraph" w:customStyle="1" w:styleId="xl81">
    <w:name w:val="xl8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87">
    <w:name w:val="xl87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CA1F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font6">
    <w:name w:val="font6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CA1F21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5">
    <w:name w:val="xl2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8">
    <w:name w:val="xl2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30">
    <w:name w:val="xl3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3">
    <w:name w:val="xl33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34">
    <w:name w:val="xl3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5">
    <w:name w:val="xl3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16"/>
      <w:szCs w:val="16"/>
    </w:rPr>
  </w:style>
  <w:style w:type="paragraph" w:customStyle="1" w:styleId="xl40">
    <w:name w:val="xl4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46">
    <w:name w:val="xl46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CA1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CA1F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A1F2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1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1670</TotalTime>
  <Pages>1</Pages>
  <Words>95</Words>
  <Characters>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Дмитриев Денис</cp:lastModifiedBy>
  <cp:revision>17</cp:revision>
  <cp:lastPrinted>2014-10-01T08:38:00Z</cp:lastPrinted>
  <dcterms:created xsi:type="dcterms:W3CDTF">2014-08-27T06:34:00Z</dcterms:created>
  <dcterms:modified xsi:type="dcterms:W3CDTF">2016-09-27T02:53:00Z</dcterms:modified>
</cp:coreProperties>
</file>